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54246F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54246F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54246F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54246F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3D169A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07143/034- ТЖ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54246F">
          <w:t>22.09.2016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54246F" w:rsidRPr="0054246F">
          <w:rPr>
            <w:bCs/>
          </w:rPr>
          <w:t>17</w:t>
        </w:r>
        <w:r w:rsidR="0054246F">
          <w:t>.10.2016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3D169A" w:rsidRPr="003D169A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3D169A" w:rsidRPr="003D169A">
          <w:rPr>
            <w:rStyle w:val="aa"/>
          </w:rPr>
          <w:t xml:space="preserve">440052, г. Пенза, ул. Ново-Тамбовская, д.9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3D169A" w:rsidRPr="003D169A">
          <w:rPr>
            <w:rStyle w:val="aa"/>
          </w:rPr>
          <w:t xml:space="preserve"> Поликлиника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3D169A" w:rsidRPr="003D169A">
          <w:rPr>
            <w:u w:val="single"/>
          </w:rPr>
          <w:t xml:space="preserve"> 07143/034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3D169A" w:rsidRPr="003D169A">
          <w:rPr>
            <w:rStyle w:val="aa"/>
          </w:rPr>
          <w:t xml:space="preserve"> Помощник врача-эпидемиолога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3D169A" w:rsidRPr="003D169A">
          <w:rPr>
            <w:rStyle w:val="aa"/>
          </w:rPr>
          <w:t xml:space="preserve"> 20463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3D169A" w:rsidRPr="003D169A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54246F" w:rsidRPr="006E3E71" w:rsidTr="00310C71">
        <w:trPr>
          <w:jc w:val="center"/>
        </w:trPr>
        <w:tc>
          <w:tcPr>
            <w:tcW w:w="4678" w:type="dxa"/>
            <w:vAlign w:val="center"/>
          </w:tcPr>
          <w:p w:rsidR="0054246F" w:rsidRPr="006E3E71" w:rsidRDefault="0054246F" w:rsidP="0054246F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54246F" w:rsidRPr="006E3E71" w:rsidRDefault="0054246F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54246F" w:rsidRPr="006E3E71" w:rsidRDefault="0054246F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54246F" w:rsidRPr="006E3E71" w:rsidRDefault="0054246F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54246F" w:rsidRPr="006E3E71" w:rsidRDefault="0054246F" w:rsidP="00AA76D8">
            <w:pPr>
              <w:pStyle w:val="a8"/>
            </w:pPr>
            <w:r>
              <w:t>± 3 %</w:t>
            </w:r>
          </w:p>
        </w:tc>
      </w:tr>
      <w:tr w:rsidR="0054246F" w:rsidRPr="006E3E71" w:rsidTr="00310C71">
        <w:trPr>
          <w:jc w:val="center"/>
        </w:trPr>
        <w:tc>
          <w:tcPr>
            <w:tcW w:w="4678" w:type="dxa"/>
            <w:vAlign w:val="center"/>
          </w:tcPr>
          <w:p w:rsidR="0054246F" w:rsidRDefault="0054246F" w:rsidP="0054246F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54246F" w:rsidRDefault="0054246F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54246F" w:rsidRDefault="0054246F" w:rsidP="00AA76D8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54246F" w:rsidRDefault="0054246F" w:rsidP="00AA76D8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54246F" w:rsidRDefault="0054246F" w:rsidP="00AA76D8">
            <w:pPr>
              <w:pStyle w:val="a8"/>
            </w:pPr>
            <w:r>
              <w:t>± 1.8 с</w:t>
            </w:r>
          </w:p>
        </w:tc>
      </w:tr>
      <w:tr w:rsidR="0054246F" w:rsidRPr="006E3E71" w:rsidTr="00310C71">
        <w:trPr>
          <w:jc w:val="center"/>
        </w:trPr>
        <w:tc>
          <w:tcPr>
            <w:tcW w:w="4678" w:type="dxa"/>
            <w:vAlign w:val="center"/>
          </w:tcPr>
          <w:p w:rsidR="0054246F" w:rsidRDefault="0054246F" w:rsidP="0054246F">
            <w:pPr>
              <w:pStyle w:val="a8"/>
              <w:jc w:val="left"/>
            </w:pPr>
            <w:r>
              <w:t>Угломер с нониусом Тип 4-10`</w:t>
            </w:r>
          </w:p>
        </w:tc>
        <w:tc>
          <w:tcPr>
            <w:tcW w:w="1134" w:type="dxa"/>
            <w:vAlign w:val="center"/>
          </w:tcPr>
          <w:p w:rsidR="0054246F" w:rsidRDefault="0054246F" w:rsidP="00AA76D8">
            <w:pPr>
              <w:pStyle w:val="a8"/>
            </w:pPr>
            <w:r>
              <w:t>0280</w:t>
            </w:r>
          </w:p>
        </w:tc>
        <w:tc>
          <w:tcPr>
            <w:tcW w:w="1560" w:type="dxa"/>
            <w:vAlign w:val="center"/>
          </w:tcPr>
          <w:p w:rsidR="0054246F" w:rsidRDefault="0054246F" w:rsidP="00AA76D8">
            <w:pPr>
              <w:pStyle w:val="a8"/>
            </w:pPr>
            <w:r>
              <w:t>Г-16- 523745</w:t>
            </w:r>
          </w:p>
        </w:tc>
        <w:tc>
          <w:tcPr>
            <w:tcW w:w="1544" w:type="dxa"/>
            <w:vAlign w:val="center"/>
          </w:tcPr>
          <w:p w:rsidR="0054246F" w:rsidRDefault="0054246F" w:rsidP="00AA76D8">
            <w:pPr>
              <w:pStyle w:val="a8"/>
            </w:pPr>
            <w:r>
              <w:t>10.05.2017</w:t>
            </w:r>
          </w:p>
        </w:tc>
        <w:tc>
          <w:tcPr>
            <w:tcW w:w="1413" w:type="dxa"/>
            <w:vAlign w:val="center"/>
          </w:tcPr>
          <w:p w:rsidR="0054246F" w:rsidRDefault="0054246F" w:rsidP="00AA76D8">
            <w:pPr>
              <w:pStyle w:val="a8"/>
            </w:pPr>
            <w:r>
              <w:t>± 20 `</w:t>
            </w:r>
          </w:p>
        </w:tc>
      </w:tr>
      <w:tr w:rsidR="0054246F" w:rsidRPr="006E3E71" w:rsidTr="00310C71">
        <w:trPr>
          <w:jc w:val="center"/>
        </w:trPr>
        <w:tc>
          <w:tcPr>
            <w:tcW w:w="4678" w:type="dxa"/>
            <w:vAlign w:val="center"/>
          </w:tcPr>
          <w:p w:rsidR="0054246F" w:rsidRDefault="0054246F" w:rsidP="0054246F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54246F" w:rsidRDefault="0054246F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54246F" w:rsidRDefault="0054246F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54246F" w:rsidRDefault="0054246F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54246F" w:rsidRDefault="0054246F" w:rsidP="00AA76D8">
            <w:pPr>
              <w:pStyle w:val="a8"/>
            </w:pPr>
            <w:r>
              <w:t>± 0,20мм; ± 0,30 см; ± 0,40 дм</w:t>
            </w:r>
          </w:p>
        </w:tc>
      </w:tr>
      <w:tr w:rsidR="0054246F" w:rsidRPr="006E3E71" w:rsidTr="00310C71">
        <w:trPr>
          <w:jc w:val="center"/>
        </w:trPr>
        <w:tc>
          <w:tcPr>
            <w:tcW w:w="4678" w:type="dxa"/>
            <w:vAlign w:val="center"/>
          </w:tcPr>
          <w:p w:rsidR="0054246F" w:rsidRDefault="0054246F" w:rsidP="0054246F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54246F" w:rsidRDefault="0054246F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54246F" w:rsidRDefault="0054246F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54246F" w:rsidRDefault="0054246F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54246F" w:rsidRDefault="0054246F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4246F" w:rsidRPr="0054246F" w:rsidRDefault="00052598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54246F" w:rsidRPr="0054246F">
        <w:t>- Паспорт динамометра станового ДС-200. 000.00 ПС;</w:t>
      </w:r>
    </w:p>
    <w:p w:rsidR="0054246F" w:rsidRPr="0054246F" w:rsidRDefault="0054246F" w:rsidP="00AD14A4">
      <w:r w:rsidRPr="0054246F">
        <w:t>- Паспорт секундомера механического СОСпр-2б-2-000;</w:t>
      </w:r>
    </w:p>
    <w:p w:rsidR="0054246F" w:rsidRPr="0054246F" w:rsidRDefault="0054246F" w:rsidP="00AD14A4">
      <w:r w:rsidRPr="0054246F">
        <w:t>- Руководство по эксплуатации угломера с нониусом типа 4 4УМ.000 РЭ;</w:t>
      </w:r>
    </w:p>
    <w:p w:rsidR="0054246F" w:rsidRPr="0054246F" w:rsidRDefault="0054246F" w:rsidP="00AD14A4">
      <w:r w:rsidRPr="0054246F">
        <w:t>- Паспорт рулетки Р50УЗК;</w:t>
      </w:r>
    </w:p>
    <w:p w:rsidR="0054246F" w:rsidRPr="0054246F" w:rsidRDefault="0054246F" w:rsidP="00AD14A4">
      <w:r w:rsidRPr="0054246F">
        <w:t>- Руководство по эксплуатации весов электронных подвесных ВНТ;</w:t>
      </w:r>
    </w:p>
    <w:p w:rsidR="00576095" w:rsidRPr="006E3E71" w:rsidRDefault="0054246F" w:rsidP="00AD14A4">
      <w:r w:rsidRPr="0054246F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052598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052598" w:rsidP="005859B9">
      <w:fldSimple w:instr=" DOCVARIABLE operac \* MERGEFORMAT ">
        <w:r w:rsidR="003D169A" w:rsidRPr="003D169A">
          <w:t xml:space="preserve"> Проведение медицинских осмотров и диагностики заболеваний, выбор методов лечения, проведение лечения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w"/>
            <w:bookmarkEnd w:id="1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4246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4246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4246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4246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4246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4246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4246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w"/>
            <w:bookmarkEnd w:id="15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4246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4246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4246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4246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4246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4246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4246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w"/>
            <w:bookmarkEnd w:id="18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4246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4246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4246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4246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4246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4246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4246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w"/>
            <w:bookmarkEnd w:id="2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4246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4246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4246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4246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4246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w"/>
            <w:bookmarkEnd w:id="2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4246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4246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4246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w"/>
            <w:bookmarkEnd w:id="24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4246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4246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4246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w"/>
            <w:bookmarkEnd w:id="26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4246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4246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4246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w"/>
            <w:bookmarkEnd w:id="27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4246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4246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4246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4246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4246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4246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4246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4246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4246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0" w:name="bm_4_1_w"/>
            <w:bookmarkEnd w:id="3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4246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4246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4246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w"/>
            <w:bookmarkEnd w:id="3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4246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4246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4246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w"/>
            <w:bookmarkEnd w:id="3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4246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4246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4246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w"/>
            <w:bookmarkEnd w:id="3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4246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4246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4246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4246F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4246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4246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4246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4246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4246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4246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4246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4246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4246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4246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4246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54246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54246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4246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4246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4246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4246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4246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4246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4246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4246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4246F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lastRenderedPageBreak/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54246F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54246F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54246F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54246F" w:rsidRPr="0054246F">
          <w:rPr>
            <w:bCs/>
          </w:rPr>
          <w:t>-</w:t>
        </w:r>
        <w:r w:rsidR="0054246F" w:rsidRPr="0054246F">
          <w:t xml:space="preserve"> фактический уровень вредного фактора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54246F">
          <w:t xml:space="preserve"> 1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54246F" w:rsidTr="0054246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4246F" w:rsidRDefault="0054246F" w:rsidP="00AA46ED">
            <w:pPr>
              <w:pStyle w:val="a8"/>
            </w:pPr>
            <w:r w:rsidRPr="0054246F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54246F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4246F" w:rsidRDefault="0054246F" w:rsidP="00AA46ED">
            <w:pPr>
              <w:pStyle w:val="a8"/>
            </w:pPr>
            <w:r w:rsidRPr="0054246F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54246F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4246F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54246F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4246F" w:rsidRDefault="0054246F" w:rsidP="00AA46ED">
            <w:pPr>
              <w:pStyle w:val="a8"/>
            </w:pPr>
            <w:r w:rsidRPr="0054246F">
              <w:t>Митяева Ольга Александровна</w:t>
            </w:r>
          </w:p>
        </w:tc>
      </w:tr>
      <w:tr w:rsidR="00AA46ED" w:rsidRPr="0054246F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54246F" w:rsidRDefault="0054246F" w:rsidP="00AA46ED">
            <w:pPr>
              <w:pStyle w:val="a8"/>
              <w:rPr>
                <w:b/>
                <w:vertAlign w:val="superscript"/>
              </w:rPr>
            </w:pPr>
            <w:r w:rsidRPr="0054246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54246F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54246F" w:rsidRDefault="0054246F" w:rsidP="00AA46ED">
            <w:pPr>
              <w:pStyle w:val="a8"/>
              <w:rPr>
                <w:b/>
                <w:vertAlign w:val="superscript"/>
              </w:rPr>
            </w:pPr>
            <w:r w:rsidRPr="0054246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54246F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54246F" w:rsidRDefault="0054246F" w:rsidP="00AA46ED">
            <w:pPr>
              <w:pStyle w:val="a8"/>
              <w:rPr>
                <w:b/>
                <w:vertAlign w:val="superscript"/>
              </w:rPr>
            </w:pPr>
            <w:r w:rsidRPr="0054246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54246F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54246F" w:rsidRDefault="0054246F" w:rsidP="00AA46ED">
            <w:pPr>
              <w:pStyle w:val="a8"/>
              <w:rPr>
                <w:b/>
                <w:vertAlign w:val="superscript"/>
              </w:rPr>
            </w:pPr>
            <w:r w:rsidRPr="0054246F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54246F" w:rsidTr="0054246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54246F" w:rsidRDefault="0054246F" w:rsidP="00AA76D8">
            <w:pPr>
              <w:pStyle w:val="a8"/>
            </w:pPr>
            <w:r w:rsidRPr="0054246F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54246F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54246F" w:rsidRDefault="0054246F" w:rsidP="00AA76D8">
            <w:pPr>
              <w:pStyle w:val="a8"/>
            </w:pPr>
            <w:r w:rsidRPr="0054246F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54246F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54246F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54246F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54246F" w:rsidRDefault="0054246F" w:rsidP="00AA76D8">
            <w:pPr>
              <w:pStyle w:val="a8"/>
            </w:pPr>
            <w:r w:rsidRPr="0054246F">
              <w:t>Лукичев Дмитрий Олегович</w:t>
            </w:r>
          </w:p>
        </w:tc>
      </w:tr>
      <w:tr w:rsidR="00AA76D8" w:rsidRPr="0054246F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54246F" w:rsidRDefault="0054246F" w:rsidP="00AA76D8">
            <w:pPr>
              <w:pStyle w:val="a8"/>
              <w:rPr>
                <w:b/>
                <w:vertAlign w:val="superscript"/>
              </w:rPr>
            </w:pPr>
            <w:r w:rsidRPr="0054246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54246F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54246F" w:rsidRDefault="0054246F" w:rsidP="00AA76D8">
            <w:pPr>
              <w:pStyle w:val="a8"/>
              <w:rPr>
                <w:b/>
                <w:vertAlign w:val="superscript"/>
              </w:rPr>
            </w:pPr>
            <w:r w:rsidRPr="0054246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54246F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54246F" w:rsidRDefault="0054246F" w:rsidP="00AA76D8">
            <w:pPr>
              <w:pStyle w:val="a8"/>
              <w:rPr>
                <w:b/>
                <w:vertAlign w:val="superscript"/>
              </w:rPr>
            </w:pPr>
            <w:r w:rsidRPr="0054246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54246F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54246F" w:rsidRDefault="0054246F" w:rsidP="00AA76D8">
            <w:pPr>
              <w:pStyle w:val="a8"/>
              <w:rPr>
                <w:b/>
                <w:vertAlign w:val="superscript"/>
              </w:rPr>
            </w:pPr>
            <w:r w:rsidRPr="0054246F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246F" w:rsidRDefault="0054246F" w:rsidP="0076042D">
      <w:pPr>
        <w:pStyle w:val="a9"/>
      </w:pPr>
      <w:r>
        <w:separator/>
      </w:r>
    </w:p>
  </w:endnote>
  <w:endnote w:type="continuationSeparator" w:id="0">
    <w:p w:rsidR="0054246F" w:rsidRDefault="0054246F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3D169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07143/034- ТЖ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052598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052598" w:rsidRPr="00310C71">
            <w:rPr>
              <w:rStyle w:val="ad"/>
              <w:sz w:val="20"/>
              <w:szCs w:val="20"/>
            </w:rPr>
            <w:fldChar w:fldCharType="separate"/>
          </w:r>
          <w:r w:rsidR="003D169A">
            <w:rPr>
              <w:rStyle w:val="ad"/>
              <w:noProof/>
              <w:sz w:val="20"/>
              <w:szCs w:val="20"/>
            </w:rPr>
            <w:t>1</w:t>
          </w:r>
          <w:r w:rsidR="00052598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3D169A" w:rsidRPr="003D169A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246F" w:rsidRDefault="0054246F" w:rsidP="0076042D">
      <w:pPr>
        <w:pStyle w:val="a9"/>
      </w:pPr>
      <w:r>
        <w:separator/>
      </w:r>
    </w:p>
  </w:footnote>
  <w:footnote w:type="continuationSeparator" w:id="0">
    <w:p w:rsidR="0054246F" w:rsidRDefault="0054246F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оликлиника"/>
    <w:docVar w:name="class" w:val=" 1 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ill_date" w:val="17.10.2016"/>
    <w:docVar w:name="grid_data" w:val=" "/>
    <w:docVar w:name="hlp" w:val="3"/>
    <w:docVar w:name="izm_date" w:val="22.09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Руководство по эксплуатации угломера с нониусом типа 4 4УМ.000 РЭ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34- ТЖ "/>
    <w:docVar w:name="num_form" w:val="2"/>
    <w:docVar w:name="oborud" w:val=" ПЭВМ "/>
    <w:docVar w:name="operac" w:val=" Проведение медицинских осмотров и диагностики заболеваний, выбор методов лечения, проведение лечения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8DCB44BA28C3436D917D4E7D3B3742B1"/>
    <w:docVar w:name="rm_id" w:val="219"/>
    <w:docVar w:name="rm_name" w:val=" Помощник врача-эпидемиолога "/>
    <w:docVar w:name="rm_number" w:val=" 07143/034 "/>
    <w:docVar w:name="sex" w:val="w"/>
    <w:docVar w:name="sex_title" w:val="- женский;"/>
    <w:docVar w:name="si_guids" w:val="E7733EEB85AB4BB89F91162F0C2A364A@01250@04.12.2015@04.12.2016~16B6156C859E44F8992122044733BD6D@1712@08.10.2015@08.10.2016~6D767ED8D2D14B44BEF4E0CF095B4838@0280@11.05.2016@10.05.2017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Отсутствуют "/>
    <w:docVar w:name="version" w:val="51"/>
  </w:docVars>
  <w:rsids>
    <w:rsidRoot w:val="00052598"/>
    <w:rsid w:val="00025683"/>
    <w:rsid w:val="00046815"/>
    <w:rsid w:val="00052598"/>
    <w:rsid w:val="0005566C"/>
    <w:rsid w:val="000D1F5B"/>
    <w:rsid w:val="000E6B88"/>
    <w:rsid w:val="00110025"/>
    <w:rsid w:val="001429B1"/>
    <w:rsid w:val="001607C8"/>
    <w:rsid w:val="001F4D8D"/>
    <w:rsid w:val="00234932"/>
    <w:rsid w:val="002A1163"/>
    <w:rsid w:val="002E55C6"/>
    <w:rsid w:val="00305B2F"/>
    <w:rsid w:val="00310C71"/>
    <w:rsid w:val="00367816"/>
    <w:rsid w:val="003876C3"/>
    <w:rsid w:val="003C24DB"/>
    <w:rsid w:val="003D169A"/>
    <w:rsid w:val="0040104A"/>
    <w:rsid w:val="00402CAC"/>
    <w:rsid w:val="00444410"/>
    <w:rsid w:val="004A47AD"/>
    <w:rsid w:val="004C4DB2"/>
    <w:rsid w:val="004D2EF1"/>
    <w:rsid w:val="0054246F"/>
    <w:rsid w:val="00563E94"/>
    <w:rsid w:val="00576095"/>
    <w:rsid w:val="005859B9"/>
    <w:rsid w:val="005A3A36"/>
    <w:rsid w:val="005B466C"/>
    <w:rsid w:val="005B7FE8"/>
    <w:rsid w:val="005C0A9A"/>
    <w:rsid w:val="00674E86"/>
    <w:rsid w:val="0069682B"/>
    <w:rsid w:val="006C28B3"/>
    <w:rsid w:val="006E3E71"/>
    <w:rsid w:val="007049EB"/>
    <w:rsid w:val="00710271"/>
    <w:rsid w:val="00717C9F"/>
    <w:rsid w:val="00745D40"/>
    <w:rsid w:val="0076042D"/>
    <w:rsid w:val="007A4C5E"/>
    <w:rsid w:val="007D1852"/>
    <w:rsid w:val="007D2CEA"/>
    <w:rsid w:val="007E12AC"/>
    <w:rsid w:val="007F2C47"/>
    <w:rsid w:val="00883461"/>
    <w:rsid w:val="008D5F6D"/>
    <w:rsid w:val="008E68DE"/>
    <w:rsid w:val="0090588D"/>
    <w:rsid w:val="0092778A"/>
    <w:rsid w:val="00967790"/>
    <w:rsid w:val="00A12349"/>
    <w:rsid w:val="00A91908"/>
    <w:rsid w:val="00AA4551"/>
    <w:rsid w:val="00AA46ED"/>
    <w:rsid w:val="00AA4DCC"/>
    <w:rsid w:val="00AA76D8"/>
    <w:rsid w:val="00AD14A4"/>
    <w:rsid w:val="00AD7C32"/>
    <w:rsid w:val="00AF796F"/>
    <w:rsid w:val="00B617C4"/>
    <w:rsid w:val="00BA5029"/>
    <w:rsid w:val="00BC2F3C"/>
    <w:rsid w:val="00C02263"/>
    <w:rsid w:val="00C02721"/>
    <w:rsid w:val="00C20ED7"/>
    <w:rsid w:val="00C3083C"/>
    <w:rsid w:val="00C42395"/>
    <w:rsid w:val="00CE3307"/>
    <w:rsid w:val="00D76DF8"/>
    <w:rsid w:val="00DB5302"/>
    <w:rsid w:val="00DD6B1F"/>
    <w:rsid w:val="00E124F4"/>
    <w:rsid w:val="00E36337"/>
    <w:rsid w:val="00EB72AD"/>
    <w:rsid w:val="00EC37A1"/>
    <w:rsid w:val="00EF3DC4"/>
    <w:rsid w:val="00F74CCB"/>
    <w:rsid w:val="00F76072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1</TotalTime>
  <Pages>3</Pages>
  <Words>906</Words>
  <Characters>5169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2</cp:revision>
  <dcterms:created xsi:type="dcterms:W3CDTF">2016-10-17T12:33:00Z</dcterms:created>
  <dcterms:modified xsi:type="dcterms:W3CDTF">2016-10-18T09:21:00Z</dcterms:modified>
</cp:coreProperties>
</file>